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F5" w:rsidRDefault="00454FF5" w:rsidP="002E7CA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autoSpaceDE w:val="0"/>
        <w:jc w:val="right"/>
        <w:rPr>
          <w:rFonts w:ascii="Cambria" w:hAnsi="Cambria" w:cs="Tahoma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</w:p>
    <w:p w:rsidR="00454FF5" w:rsidRPr="008E00CA" w:rsidRDefault="00454FF5" w:rsidP="002E7CA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autoSpaceDE w:val="0"/>
        <w:jc w:val="right"/>
        <w:rPr>
          <w:rFonts w:ascii="Cambria" w:hAnsi="Cambria" w:cs="Tahoma"/>
          <w:sz w:val="22"/>
          <w:szCs w:val="22"/>
        </w:rPr>
      </w:pPr>
      <w:r w:rsidRPr="008E00CA">
        <w:rPr>
          <w:rFonts w:ascii="Cambria" w:hAnsi="Cambria" w:cs="Tahoma"/>
          <w:sz w:val="22"/>
          <w:szCs w:val="22"/>
        </w:rPr>
        <w:t>Załącznik nr 5 – wykaz robót</w:t>
      </w:r>
    </w:p>
    <w:p w:rsidR="00454FF5" w:rsidRPr="008E00CA" w:rsidRDefault="00454FF5" w:rsidP="0048446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left"/>
        <w:rPr>
          <w:rFonts w:ascii="Cambria" w:hAnsi="Cambria" w:cs="Calibri"/>
          <w:i/>
          <w:iCs/>
          <w:sz w:val="22"/>
          <w:szCs w:val="22"/>
          <w:u w:val="single"/>
        </w:rPr>
      </w:pPr>
      <w:r w:rsidRPr="008E00CA"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ZP.271.</w:t>
      </w:r>
      <w:r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2</w:t>
      </w:r>
      <w:r w:rsidRPr="008E00CA"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.202</w:t>
      </w:r>
      <w:r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6</w:t>
      </w:r>
      <w:r w:rsidRPr="008E00CA"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 xml:space="preserve">                                                                </w:t>
      </w: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  <w:u w:val="single"/>
        </w:rPr>
      </w:pP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</w:rPr>
      </w:pPr>
      <w:r w:rsidRPr="008E00CA">
        <w:rPr>
          <w:rFonts w:ascii="Cambria" w:hAnsi="Cambria" w:cs="Calibri"/>
          <w:i/>
          <w:iCs/>
          <w:sz w:val="22"/>
          <w:szCs w:val="22"/>
          <w:u w:val="single"/>
        </w:rPr>
        <w:t xml:space="preserve">Poniższe oświadczenie wraz z poświadczeniami jest składane na </w:t>
      </w:r>
      <w:r w:rsidRPr="008E00CA">
        <w:rPr>
          <w:rFonts w:ascii="Cambria" w:hAnsi="Cambria" w:cs="Calibri"/>
          <w:b/>
          <w:bCs/>
          <w:i/>
          <w:iCs/>
          <w:sz w:val="22"/>
          <w:szCs w:val="22"/>
          <w:u w:val="single"/>
        </w:rPr>
        <w:t>wezwanie Zamawiającego</w:t>
      </w: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</w:rPr>
      </w:pPr>
    </w:p>
    <w:tbl>
      <w:tblPr>
        <w:tblW w:w="9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89"/>
        <w:gridCol w:w="4989"/>
      </w:tblGrid>
      <w:tr w:rsidR="00454FF5" w:rsidRPr="008E00CA" w:rsidTr="002E7CAA">
        <w:trPr>
          <w:cantSplit/>
          <w:trHeight w:val="170"/>
        </w:trPr>
        <w:tc>
          <w:tcPr>
            <w:tcW w:w="4989" w:type="dxa"/>
          </w:tcPr>
          <w:p w:rsidR="00454FF5" w:rsidRPr="008E00CA" w:rsidRDefault="00454FF5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left"/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 xml:space="preserve">Wykonawca: </w:t>
            </w:r>
          </w:p>
        </w:tc>
        <w:tc>
          <w:tcPr>
            <w:tcW w:w="4989" w:type="dxa"/>
          </w:tcPr>
          <w:p w:rsidR="00454FF5" w:rsidRPr="008E00CA" w:rsidRDefault="00454FF5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>Zamawiający:</w:t>
            </w:r>
          </w:p>
          <w:p w:rsidR="00454FF5" w:rsidRPr="008E00CA" w:rsidRDefault="00454FF5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  <w:b/>
              </w:rPr>
            </w:pPr>
            <w:r w:rsidRPr="008E00CA">
              <w:rPr>
                <w:rFonts w:ascii="Cambria" w:hAnsi="Cambria" w:cs="Tahoma"/>
                <w:b/>
                <w:sz w:val="22"/>
                <w:szCs w:val="22"/>
              </w:rPr>
              <w:t>Gmina Paczków</w:t>
            </w:r>
          </w:p>
          <w:p w:rsidR="00454FF5" w:rsidRPr="008E00CA" w:rsidRDefault="00454FF5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>Urząd Miejski w Paczkowie</w:t>
            </w:r>
          </w:p>
          <w:p w:rsidR="00454FF5" w:rsidRPr="008E00CA" w:rsidRDefault="00454FF5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>ul. Rynek 1, 48-370 Paczków</w:t>
            </w:r>
          </w:p>
        </w:tc>
      </w:tr>
    </w:tbl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</w:rPr>
      </w:pP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b/>
          <w:bCs/>
          <w:sz w:val="22"/>
          <w:szCs w:val="22"/>
          <w:u w:val="single"/>
        </w:rPr>
      </w:pP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rPr>
          <w:rFonts w:ascii="Cambria" w:hAnsi="Cambria" w:cs="Calibri"/>
          <w:b/>
          <w:bCs/>
          <w:sz w:val="22"/>
          <w:szCs w:val="22"/>
          <w:u w:val="single"/>
        </w:rPr>
      </w:pPr>
      <w:r w:rsidRPr="008E00CA">
        <w:rPr>
          <w:rFonts w:ascii="Cambria" w:hAnsi="Cambria" w:cs="Calibri"/>
          <w:b/>
          <w:bCs/>
          <w:sz w:val="22"/>
          <w:szCs w:val="22"/>
          <w:u w:val="single"/>
        </w:rPr>
        <w:t>WYKAZ RÓBÓT BUDOWLANYCH</w:t>
      </w:r>
    </w:p>
    <w:p w:rsidR="00454FF5" w:rsidRPr="008E00CA" w:rsidRDefault="00454FF5" w:rsidP="00E3367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b/>
          <w:bCs/>
          <w:sz w:val="22"/>
          <w:szCs w:val="22"/>
        </w:rPr>
      </w:pPr>
    </w:p>
    <w:p w:rsidR="00454FF5" w:rsidRPr="008E00CA" w:rsidRDefault="00454FF5" w:rsidP="004464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Cambria" w:hAnsi="Cambria" w:cs="Calibri"/>
          <w:b/>
          <w:bCs/>
          <w:sz w:val="22"/>
          <w:szCs w:val="22"/>
        </w:rPr>
      </w:pPr>
      <w:r w:rsidRPr="008E00CA">
        <w:rPr>
          <w:rFonts w:ascii="Cambria" w:hAnsi="Cambria" w:cs="Calibri"/>
          <w:sz w:val="22"/>
          <w:szCs w:val="22"/>
          <w:lang w:val="da-DK"/>
        </w:rPr>
        <w:t xml:space="preserve">Składając ofertę w postępowaniu o zamówienie publiczne prowadzone w trybie podstawowym bez negocjacji </w:t>
      </w:r>
      <w:r w:rsidRPr="00DB3F1F">
        <w:rPr>
          <w:rFonts w:ascii="Cambria" w:hAnsi="Cambria" w:cs="Calibri"/>
          <w:b/>
          <w:bCs/>
          <w:sz w:val="22"/>
          <w:szCs w:val="22"/>
        </w:rPr>
        <w:t>„Budowa remizy strażackiej w gminie Paczków w celu odtworzenia obiektu zniszczonego podczas powodzi - Dziewiętlice w trybie zaprojektuj i wybuduj”</w:t>
      </w:r>
      <w:r w:rsidRPr="008E00CA">
        <w:rPr>
          <w:rFonts w:ascii="Cambria" w:hAnsi="Cambria" w:cs="Calibri"/>
          <w:i/>
          <w:iCs/>
          <w:sz w:val="22"/>
          <w:szCs w:val="22"/>
        </w:rPr>
        <w:t xml:space="preserve">, oświadczam iż </w:t>
      </w:r>
      <w:r w:rsidRPr="008E00CA">
        <w:rPr>
          <w:rFonts w:ascii="Cambria" w:hAnsi="Cambria" w:cs="Calibri"/>
          <w:sz w:val="22"/>
          <w:szCs w:val="22"/>
        </w:rPr>
        <w:t xml:space="preserve">posiadam/y niezbędną wiedzę </w:t>
      </w:r>
      <w:r w:rsidRPr="008E00CA">
        <w:rPr>
          <w:rFonts w:ascii="Cambria" w:hAnsi="Cambria" w:cs="Calibri"/>
          <w:sz w:val="22"/>
          <w:szCs w:val="22"/>
          <w:lang w:val="it-IT"/>
        </w:rPr>
        <w:t>i do</w:t>
      </w:r>
      <w:r w:rsidRPr="008E00CA">
        <w:rPr>
          <w:rFonts w:ascii="Cambria" w:hAnsi="Cambria" w:cs="Calibri"/>
          <w:sz w:val="22"/>
          <w:szCs w:val="22"/>
        </w:rPr>
        <w:t>świadczenie, tzn. w okresie ostatnich 5 lat</w:t>
      </w:r>
      <w:r w:rsidRPr="008E00CA">
        <w:rPr>
          <w:rFonts w:ascii="Cambria" w:hAnsi="Cambria" w:cs="Calibri"/>
          <w:b/>
          <w:bCs/>
          <w:sz w:val="22"/>
          <w:szCs w:val="22"/>
        </w:rPr>
        <w:t xml:space="preserve"> </w:t>
      </w:r>
      <w:r w:rsidRPr="008E00CA">
        <w:rPr>
          <w:rFonts w:ascii="Cambria" w:hAnsi="Cambria" w:cs="Calibri"/>
          <w:sz w:val="22"/>
          <w:szCs w:val="22"/>
        </w:rPr>
        <w:t>przed</w:t>
      </w:r>
      <w:r w:rsidRPr="008E00CA">
        <w:rPr>
          <w:rFonts w:ascii="Cambria" w:hAnsi="Cambria" w:cs="Calibri"/>
          <w:b/>
          <w:bCs/>
          <w:sz w:val="22"/>
          <w:szCs w:val="22"/>
        </w:rPr>
        <w:t xml:space="preserve"> </w:t>
      </w:r>
      <w:r w:rsidRPr="008E00CA">
        <w:rPr>
          <w:rFonts w:ascii="Cambria" w:hAnsi="Cambria" w:cs="Calibri"/>
          <w:sz w:val="22"/>
          <w:szCs w:val="22"/>
        </w:rPr>
        <w:t>upływem terminu składania ofert o udzielenie zam</w:t>
      </w:r>
      <w:r w:rsidRPr="008E00CA">
        <w:rPr>
          <w:rFonts w:ascii="Cambria" w:hAnsi="Cambria" w:cs="Calibri"/>
          <w:sz w:val="22"/>
          <w:szCs w:val="22"/>
          <w:lang w:val="es-ES_tradnl"/>
        </w:rPr>
        <w:t>ó</w:t>
      </w:r>
      <w:r w:rsidRPr="008E00CA">
        <w:rPr>
          <w:rFonts w:ascii="Cambria" w:hAnsi="Cambria" w:cs="Calibri"/>
          <w:sz w:val="22"/>
          <w:szCs w:val="22"/>
        </w:rPr>
        <w:t>wienia, a jeżeli okres prowadzenia działalności jest krótszy w tym okresie, licząc wstecz od dnia upływu terminu składania ofert, wykonałem należycie co najmniej</w:t>
      </w:r>
      <w:r>
        <w:rPr>
          <w:rFonts w:ascii="Cambria" w:hAnsi="Cambria" w:cs="Calibri"/>
          <w:sz w:val="22"/>
          <w:szCs w:val="22"/>
        </w:rPr>
        <w:t xml:space="preserve"> jedno </w:t>
      </w:r>
      <w:r w:rsidRPr="00DB3F1F">
        <w:rPr>
          <w:rFonts w:ascii="Cambria" w:hAnsi="Cambria" w:cs="Calibri"/>
          <w:sz w:val="22"/>
          <w:szCs w:val="22"/>
        </w:rPr>
        <w:t>w formule „zaprojektuj i wybuduj” obejmujące roboty budowlane o minimalnej wartości 5 000 000,00 zł</w:t>
      </w:r>
      <w:r>
        <w:rPr>
          <w:rFonts w:ascii="Cambria" w:hAnsi="Cambria" w:cs="Calibri"/>
          <w:sz w:val="22"/>
          <w:szCs w:val="22"/>
        </w:rPr>
        <w:t xml:space="preserve"> </w:t>
      </w:r>
      <w:r w:rsidRPr="008E00CA">
        <w:rPr>
          <w:rFonts w:ascii="Cambria" w:hAnsi="Cambria" w:cs="Calibri"/>
          <w:sz w:val="22"/>
          <w:szCs w:val="22"/>
        </w:rPr>
        <w:t>zgodnie z wymaganiami opisanymi w SWZ.</w:t>
      </w:r>
    </w:p>
    <w:p w:rsidR="00454FF5" w:rsidRPr="008E00CA" w:rsidRDefault="00454FF5" w:rsidP="004464B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right="68"/>
        <w:jc w:val="both"/>
        <w:rPr>
          <w:rFonts w:ascii="Cambria" w:hAnsi="Cambria"/>
          <w:sz w:val="22"/>
          <w:szCs w:val="22"/>
          <w:u w:val="single"/>
        </w:rPr>
      </w:pPr>
    </w:p>
    <w:p w:rsidR="00454FF5" w:rsidRPr="008E00CA" w:rsidRDefault="00454F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sz w:val="22"/>
          <w:szCs w:val="22"/>
          <w:u w:val="single"/>
        </w:rPr>
      </w:pPr>
    </w:p>
    <w:tbl>
      <w:tblPr>
        <w:tblW w:w="9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28"/>
        <w:gridCol w:w="2924"/>
        <w:gridCol w:w="1409"/>
        <w:gridCol w:w="1703"/>
        <w:gridCol w:w="1788"/>
        <w:gridCol w:w="1558"/>
      </w:tblGrid>
      <w:tr w:rsidR="00454FF5" w:rsidRPr="008E00CA" w:rsidTr="00342CE4">
        <w:trPr>
          <w:trHeight w:val="1110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Lp.</w:t>
            </w:r>
          </w:p>
        </w:tc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  <w:lang w:val="pt-PT"/>
              </w:rPr>
              <w:t>Opis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 xml:space="preserve">t </w:t>
            </w:r>
          </w:p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(z wyszczeg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lnieniem rodzaju prac wykonywanych w ramach zrealizowanego zam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wienia oraz miejsca ich wykonania)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Data rozpoczęcia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t</w:t>
            </w:r>
          </w:p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(miesiąc – rok)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 xml:space="preserve">Wartość </w:t>
            </w:r>
            <w:r w:rsidRPr="008E00CA">
              <w:rPr>
                <w:rFonts w:ascii="Cambria" w:hAnsi="Cambria" w:cs="Calibri"/>
                <w:sz w:val="22"/>
                <w:szCs w:val="22"/>
                <w:lang w:val="it-IT"/>
              </w:rPr>
              <w:t>(brutto)</w:t>
            </w:r>
          </w:p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zrealizowanego zadania</w:t>
            </w:r>
          </w:p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w PLN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 xml:space="preserve">Nazwa i adres Zamawiającego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Wykonawca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 xml:space="preserve">t </w:t>
            </w:r>
          </w:p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(nazwa, adres)</w:t>
            </w:r>
          </w:p>
        </w:tc>
      </w:tr>
      <w:tr w:rsidR="00454FF5" w:rsidRPr="008E00CA" w:rsidTr="00342CE4">
        <w:trPr>
          <w:trHeight w:val="1110"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Data zakończenia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t</w:t>
            </w:r>
          </w:p>
          <w:p w:rsidR="00454FF5" w:rsidRPr="008E00CA" w:rsidRDefault="00454FF5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(miesiąc - rok)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</w:tr>
      <w:tr w:rsidR="00454FF5" w:rsidRPr="008E00CA" w:rsidTr="00342CE4">
        <w:trPr>
          <w:trHeight w:val="62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b/>
                <w:bCs/>
                <w:u w:color="000000"/>
              </w:rPr>
              <w:t>1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  <w:p w:rsidR="00454FF5" w:rsidRPr="008E00CA" w:rsidRDefault="00454FF5" w:rsidP="00C522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ascii="Cambria" w:hAnsi="Cambria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</w:tr>
      <w:tr w:rsidR="00454FF5" w:rsidRPr="008E00CA" w:rsidTr="00342CE4">
        <w:trPr>
          <w:trHeight w:val="86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54FF5" w:rsidRPr="008E00CA" w:rsidRDefault="00454FF5" w:rsidP="00C5229B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b/>
                <w:bCs/>
                <w:u w:color="000000"/>
              </w:rPr>
              <w:t>2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4FF5" w:rsidRPr="008E00CA" w:rsidRDefault="00454F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</w:tr>
    </w:tbl>
    <w:p w:rsidR="00454FF5" w:rsidRPr="008E00CA" w:rsidRDefault="00454FF5" w:rsidP="003458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sz w:val="22"/>
          <w:szCs w:val="22"/>
        </w:rPr>
      </w:pP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before="120"/>
        <w:jc w:val="both"/>
        <w:rPr>
          <w:rFonts w:ascii="Cambria" w:hAnsi="Cambria" w:cs="Calibri"/>
          <w:sz w:val="22"/>
          <w:szCs w:val="22"/>
        </w:rPr>
      </w:pPr>
      <w:r w:rsidRPr="008E00CA">
        <w:rPr>
          <w:rFonts w:ascii="Cambria" w:hAnsi="Cambria" w:cs="Calibri"/>
          <w:sz w:val="22"/>
          <w:szCs w:val="22"/>
        </w:rPr>
        <w:t>Wykaz dokument</w:t>
      </w:r>
      <w:r w:rsidRPr="008E00CA">
        <w:rPr>
          <w:rFonts w:ascii="Cambria" w:hAnsi="Cambria" w:cs="Calibri"/>
          <w:sz w:val="22"/>
          <w:szCs w:val="22"/>
          <w:lang w:val="es-ES_tradnl"/>
        </w:rPr>
        <w:t>ó</w:t>
      </w:r>
      <w:r w:rsidRPr="008E00CA">
        <w:rPr>
          <w:rFonts w:ascii="Cambria" w:hAnsi="Cambria" w:cs="Calibri"/>
          <w:sz w:val="22"/>
          <w:szCs w:val="22"/>
        </w:rPr>
        <w:t>w potwierdzających, że wykazane wyżej roboty zostały wykonane należycie:</w:t>
      </w:r>
    </w:p>
    <w:p w:rsidR="00454FF5" w:rsidRPr="008E00CA" w:rsidRDefault="00454FF5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before="120"/>
        <w:jc w:val="both"/>
        <w:rPr>
          <w:rFonts w:ascii="Cambria" w:hAnsi="Cambria"/>
          <w:sz w:val="22"/>
          <w:szCs w:val="22"/>
        </w:rPr>
      </w:pPr>
      <w:r w:rsidRPr="008E00CA">
        <w:rPr>
          <w:rFonts w:ascii="Cambria" w:hAnsi="Cambria"/>
          <w:sz w:val="22"/>
          <w:szCs w:val="22"/>
        </w:rPr>
        <w:t>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………………………………………………………………………………</w:t>
      </w:r>
    </w:p>
    <w:p w:rsidR="00454FF5" w:rsidRPr="008E00CA" w:rsidRDefault="00454FF5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before="120"/>
        <w:jc w:val="both"/>
        <w:rPr>
          <w:rFonts w:ascii="Cambria" w:hAnsi="Cambria"/>
          <w:sz w:val="22"/>
          <w:szCs w:val="22"/>
        </w:rPr>
      </w:pPr>
      <w:r w:rsidRPr="008E00CA">
        <w:rPr>
          <w:rFonts w:ascii="Cambria" w:hAnsi="Cambria" w:cs="Calibri"/>
          <w:sz w:val="22"/>
          <w:szCs w:val="22"/>
        </w:rPr>
        <w:t>…………………………………………………………</w:t>
      </w:r>
      <w:r>
        <w:rPr>
          <w:rFonts w:ascii="Cambria" w:hAnsi="Cambria" w:cs="Calibri"/>
          <w:sz w:val="22"/>
          <w:szCs w:val="22"/>
        </w:rPr>
        <w:t>………………………………………………………………………………</w:t>
      </w: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both"/>
        <w:rPr>
          <w:rFonts w:ascii="Cambria" w:hAnsi="Cambria" w:cs="Calibri"/>
          <w:i/>
          <w:iCs/>
          <w:sz w:val="22"/>
          <w:szCs w:val="22"/>
        </w:rPr>
      </w:pPr>
    </w:p>
    <w:p w:rsidR="00454FF5" w:rsidRPr="008E00CA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mbria" w:hAnsi="Cambria" w:cs="Calibri"/>
          <w:i/>
          <w:iCs/>
          <w:sz w:val="22"/>
          <w:szCs w:val="22"/>
        </w:rPr>
      </w:pPr>
    </w:p>
    <w:p w:rsidR="00454FF5" w:rsidRDefault="00454FF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hAnsi="Calibri" w:cs="Calibri"/>
          <w:i/>
          <w:iCs/>
          <w:sz w:val="20"/>
          <w:szCs w:val="20"/>
        </w:rPr>
      </w:pPr>
    </w:p>
    <w:sectPr w:rsidR="00454FF5" w:rsidSect="00DB3F1F">
      <w:headerReference w:type="default" r:id="rId8"/>
      <w:footerReference w:type="default" r:id="rId9"/>
      <w:pgSz w:w="11906" w:h="16838"/>
      <w:pgMar w:top="41" w:right="926" w:bottom="426" w:left="1134" w:header="0" w:footer="850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FF5" w:rsidRDefault="00454F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454FF5" w:rsidRDefault="00454F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FF5" w:rsidRDefault="00454FF5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FF5" w:rsidRDefault="00454F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454FF5" w:rsidRDefault="00454F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FF5" w:rsidRDefault="00454FF5" w:rsidP="002E7CAA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clear" w:pos="4536"/>
        <w:tab w:val="clear" w:pos="9072"/>
      </w:tabs>
      <w:ind w:left="708" w:firstLine="708"/>
    </w:pPr>
    <w:r w:rsidRPr="00160059">
      <w:rPr>
        <w:rFonts w:ascii="Cambria" w:hAnsi="Cambria"/>
        <w:b/>
        <w:bCs/>
      </w:rP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2F573D"/>
    <w:multiLevelType w:val="hybridMultilevel"/>
    <w:tmpl w:val="6C707A28"/>
    <w:numStyleLink w:val="Numery"/>
  </w:abstractNum>
  <w:abstractNum w:abstractNumId="2">
    <w:nsid w:val="66D538B5"/>
    <w:multiLevelType w:val="hybridMultilevel"/>
    <w:tmpl w:val="6C707A28"/>
    <w:styleLink w:val="Numery"/>
    <w:lvl w:ilvl="0" w:tplc="B1E2AB60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7F87728">
      <w:start w:val="1"/>
      <w:numFmt w:val="decimal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A2C27A8E">
      <w:start w:val="1"/>
      <w:numFmt w:val="decimal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2D509B62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903012E8">
      <w:start w:val="1"/>
      <w:numFmt w:val="decimal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0105BE8">
      <w:start w:val="1"/>
      <w:numFmt w:val="decimal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E3E848C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A6CEFF2">
      <w:start w:val="1"/>
      <w:numFmt w:val="decimal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0CEEFC4">
      <w:start w:val="1"/>
      <w:numFmt w:val="decimal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">
    <w:nsid w:val="78E52AB5"/>
    <w:multiLevelType w:val="hybridMultilevel"/>
    <w:tmpl w:val="54B64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C33"/>
    <w:rsid w:val="000014BC"/>
    <w:rsid w:val="00020C29"/>
    <w:rsid w:val="0003743A"/>
    <w:rsid w:val="00056EA8"/>
    <w:rsid w:val="000726CC"/>
    <w:rsid w:val="00074A33"/>
    <w:rsid w:val="000B48F8"/>
    <w:rsid w:val="000D4C33"/>
    <w:rsid w:val="000F24E2"/>
    <w:rsid w:val="00107247"/>
    <w:rsid w:val="00124FB9"/>
    <w:rsid w:val="00147262"/>
    <w:rsid w:val="00160059"/>
    <w:rsid w:val="00194892"/>
    <w:rsid w:val="001A3203"/>
    <w:rsid w:val="001A32FF"/>
    <w:rsid w:val="00224342"/>
    <w:rsid w:val="00250CA1"/>
    <w:rsid w:val="00251FBF"/>
    <w:rsid w:val="0025785D"/>
    <w:rsid w:val="00275F75"/>
    <w:rsid w:val="002B5875"/>
    <w:rsid w:val="002E7CAA"/>
    <w:rsid w:val="002F2BBC"/>
    <w:rsid w:val="002F5B44"/>
    <w:rsid w:val="00342CE4"/>
    <w:rsid w:val="0034580F"/>
    <w:rsid w:val="003767EE"/>
    <w:rsid w:val="00386BF1"/>
    <w:rsid w:val="00430798"/>
    <w:rsid w:val="004464B5"/>
    <w:rsid w:val="00454FF5"/>
    <w:rsid w:val="00484464"/>
    <w:rsid w:val="004F617F"/>
    <w:rsid w:val="00503DC5"/>
    <w:rsid w:val="00526310"/>
    <w:rsid w:val="005839D4"/>
    <w:rsid w:val="005D1913"/>
    <w:rsid w:val="006A5546"/>
    <w:rsid w:val="006B61CE"/>
    <w:rsid w:val="006E617B"/>
    <w:rsid w:val="00714FD5"/>
    <w:rsid w:val="00732329"/>
    <w:rsid w:val="0074025D"/>
    <w:rsid w:val="00751168"/>
    <w:rsid w:val="00754ED6"/>
    <w:rsid w:val="007858F6"/>
    <w:rsid w:val="007A2BB4"/>
    <w:rsid w:val="007A6FBD"/>
    <w:rsid w:val="007C0361"/>
    <w:rsid w:val="008000E1"/>
    <w:rsid w:val="0081571D"/>
    <w:rsid w:val="008279ED"/>
    <w:rsid w:val="008A77FB"/>
    <w:rsid w:val="008E00CA"/>
    <w:rsid w:val="0091295E"/>
    <w:rsid w:val="00914D0B"/>
    <w:rsid w:val="00921BCD"/>
    <w:rsid w:val="00926338"/>
    <w:rsid w:val="00936B89"/>
    <w:rsid w:val="009511E0"/>
    <w:rsid w:val="0095355B"/>
    <w:rsid w:val="00981A50"/>
    <w:rsid w:val="00997A43"/>
    <w:rsid w:val="009C789A"/>
    <w:rsid w:val="009F3665"/>
    <w:rsid w:val="00A06569"/>
    <w:rsid w:val="00A1786A"/>
    <w:rsid w:val="00A4319C"/>
    <w:rsid w:val="00A60637"/>
    <w:rsid w:val="00A71A05"/>
    <w:rsid w:val="00AA2927"/>
    <w:rsid w:val="00AE7F75"/>
    <w:rsid w:val="00B00467"/>
    <w:rsid w:val="00B1059A"/>
    <w:rsid w:val="00B31EDD"/>
    <w:rsid w:val="00BD31FD"/>
    <w:rsid w:val="00C04495"/>
    <w:rsid w:val="00C5229B"/>
    <w:rsid w:val="00C752BC"/>
    <w:rsid w:val="00C84531"/>
    <w:rsid w:val="00C94056"/>
    <w:rsid w:val="00CD07A6"/>
    <w:rsid w:val="00CD57C4"/>
    <w:rsid w:val="00D85B42"/>
    <w:rsid w:val="00DA29BD"/>
    <w:rsid w:val="00DA32C1"/>
    <w:rsid w:val="00DB3F1F"/>
    <w:rsid w:val="00DB70F6"/>
    <w:rsid w:val="00DD102E"/>
    <w:rsid w:val="00E3367D"/>
    <w:rsid w:val="00E46082"/>
    <w:rsid w:val="00E72CEC"/>
    <w:rsid w:val="00E76239"/>
    <w:rsid w:val="00E84349"/>
    <w:rsid w:val="00EA4368"/>
    <w:rsid w:val="00F15666"/>
    <w:rsid w:val="00F85894"/>
    <w:rsid w:val="00FE6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9D4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839D4"/>
    <w:rPr>
      <w:rFonts w:cs="Times New Roman"/>
      <w:u w:val="single"/>
    </w:rPr>
  </w:style>
  <w:style w:type="table" w:customStyle="1" w:styleId="TableNormal1">
    <w:name w:val="Table Normal1"/>
    <w:uiPriority w:val="99"/>
    <w:rsid w:val="005839D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uiPriority w:val="99"/>
    <w:rsid w:val="005839D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Helvetica" w:cs="Helvetica"/>
      <w:color w:val="000000"/>
    </w:rPr>
  </w:style>
  <w:style w:type="paragraph" w:styleId="Header">
    <w:name w:val="header"/>
    <w:basedOn w:val="Normal"/>
    <w:link w:val="HeaderChar"/>
    <w:uiPriority w:val="99"/>
    <w:rsid w:val="001072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7247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basedOn w:val="Normal"/>
    <w:link w:val="FooterChar"/>
    <w:uiPriority w:val="99"/>
    <w:rsid w:val="001072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7247"/>
    <w:rPr>
      <w:rFonts w:cs="Arial Unicode MS"/>
      <w:color w:val="000000"/>
      <w:sz w:val="24"/>
      <w:szCs w:val="24"/>
      <w:u w:color="000000"/>
    </w:rPr>
  </w:style>
  <w:style w:type="numbering" w:customStyle="1" w:styleId="Numery">
    <w:name w:val="Numery"/>
    <w:rsid w:val="00A93208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222</Words>
  <Characters>1332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GKZP</dc:title>
  <dc:subject/>
  <dc:creator>Aleksandra Sokołowska</dc:creator>
  <cp:keywords/>
  <dc:description/>
  <cp:lastModifiedBy>jzielinska</cp:lastModifiedBy>
  <cp:revision>19</cp:revision>
  <dcterms:created xsi:type="dcterms:W3CDTF">2023-02-09T09:22:00Z</dcterms:created>
  <dcterms:modified xsi:type="dcterms:W3CDTF">2026-03-20T11:11:00Z</dcterms:modified>
</cp:coreProperties>
</file>